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f8be11" w14:textId="4f8be1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3C4630">
        <w:t>78</w:t>
      </w:r>
      <w:r w:rsidR="00AA2FC4">
        <w:t>/</w:t>
      </w:r>
      <w:r w:rsidR="00E036A8">
        <w:t>20</w:t>
      </w:r>
      <w:r w:rsidR="00085B51">
        <w:t>-</w:t>
      </w:r>
      <w:r w:rsidR="003C4630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BD6F33">
        <w:t>19</w:t>
      </w:r>
      <w:r w:rsidR="000E039A">
        <w:t xml:space="preserve">. </w:t>
      </w:r>
      <w:r w:rsidR="00BD6F33">
        <w:t>svibnja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3C4630">
        <w:rPr>
          <w:lang w:eastAsia="en-US"/>
        </w:rPr>
        <w:t>MLADI j.</w:t>
      </w:r>
      <w:r w:rsidRPr="00E7460D" w:rsidR="003C4630">
        <w:rPr>
          <w:lang w:eastAsia="en-US"/>
        </w:rPr>
        <w:t>d.o.o.</w:t>
      </w:r>
      <w:r w:rsidR="003C4630">
        <w:rPr>
          <w:lang w:eastAsia="en-US"/>
        </w:rPr>
        <w:t xml:space="preserve"> za ugostiteljstvo i turizam, Slivnica</w:t>
      </w:r>
      <w:r w:rsidRPr="00E7460D" w:rsidR="003C4630">
        <w:rPr>
          <w:lang w:eastAsia="en-US"/>
        </w:rPr>
        <w:t xml:space="preserve">, </w:t>
      </w:r>
      <w:r w:rsidR="003C4630">
        <w:rPr>
          <w:lang w:eastAsia="en-US"/>
        </w:rPr>
        <w:t>Slivnica ulica I 96</w:t>
      </w:r>
      <w:r w:rsidRPr="00983E26" w:rsidR="003C4630">
        <w:rPr>
          <w:lang w:eastAsia="en-US"/>
        </w:rPr>
        <w:t xml:space="preserve">, OIB: </w:t>
      </w:r>
      <w:r w:rsidR="003C4630">
        <w:rPr>
          <w:lang w:eastAsia="en-US"/>
        </w:rPr>
        <w:t>77437145489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C4630">
      <w:pPr>
        <w:jc w:val="both"/>
      </w:pPr>
      <w:r>
        <w:t>Početak u 10</w:t>
      </w:r>
      <w:r w:rsidR="00076762">
        <w:t>,</w:t>
      </w:r>
      <w:r w:rsidR="00294CBE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3C4630">
        <w:t>Ćiril Benić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3C4630">
        <w:rPr>
          <w:lang w:eastAsia="en-US"/>
        </w:rPr>
        <w:t>MLADI j.</w:t>
      </w:r>
      <w:r w:rsidRPr="00E7460D" w:rsidR="003C4630">
        <w:rPr>
          <w:lang w:eastAsia="en-US"/>
        </w:rPr>
        <w:t>d.o.o.</w:t>
      </w:r>
      <w:r w:rsidR="003C4630">
        <w:rPr>
          <w:lang w:eastAsia="en-US"/>
        </w:rPr>
        <w:t xml:space="preserve"> za ugostiteljstvo i turizam, Slivnica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294CBE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294CBE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294CBE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Dužnik navodi da</w:t>
      </w:r>
      <w:r w:rsidR="00294CBE">
        <w:t xml:space="preserve"> ne</w:t>
      </w:r>
      <w:r>
        <w:t xml:space="preserve"> posluje i </w:t>
      </w:r>
      <w:r w:rsidR="00AE16FE">
        <w:t xml:space="preserve">ima </w:t>
      </w:r>
      <w:r w:rsidR="00294CBE">
        <w:t>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294CBE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AE16FE">
        <w:t>, da posluje</w:t>
      </w:r>
      <w:r w:rsidR="00DC17F9">
        <w:t xml:space="preserve"> u </w:t>
      </w:r>
      <w:r w:rsidR="00294CBE">
        <w:t>prostorima koje dobije kroz koncesiju i da je riječ o ugostiteljskim prostorima na obali za vrijeme sezone. S tim u vezi da će i sada nastaviti tako poslovati. Inventar nema i isti je zapravo u najmu.</w:t>
      </w:r>
    </w:p>
    <w:p w:rsidR="003A22A8" w:rsidP="003A22A8" w:rsidRDefault="003A22A8">
      <w:pPr>
        <w:jc w:val="both"/>
      </w:pPr>
    </w:p>
    <w:p w:rsidR="001A76CD" w:rsidP="003A22A8" w:rsidRDefault="001A76CD">
      <w:pPr>
        <w:jc w:val="both"/>
      </w:pPr>
      <w:r>
        <w:t>Posebno navodi da je trenutna adresa društva Rtina 96.</w:t>
      </w:r>
    </w:p>
    <w:p w:rsidR="001A76CD" w:rsidP="003A22A8" w:rsidRDefault="001A76CD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DC17F9">
        <w:t>,</w:t>
      </w:r>
      <w:r w:rsidR="00294CBE">
        <w:t xml:space="preserve"> ne zna iznos.</w:t>
      </w:r>
    </w:p>
    <w:p w:rsidR="00294CBE" w:rsidP="003A22A8" w:rsidRDefault="00294CB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294CBE">
        <w:t>2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294CBE">
        <w:t>ga a jedan kod knjigovođe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3C4630">
      <w:pPr>
        <w:jc w:val="both"/>
      </w:pPr>
      <w:r>
        <w:t>Ćiril Benić</w:t>
      </w:r>
      <w:r w:rsidR="00D00F23">
        <w:t xml:space="preserve">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294CBE">
        <w:t>098/765-021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294CBE">
        <w:t>Valentina Peterko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AE16FE">
        <w:t>nje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 xml:space="preserve">i da </w:t>
      </w:r>
      <w:r w:rsidR="00294CBE">
        <w:t>mu</w:t>
      </w:r>
      <w:r w:rsidR="00AE16FE">
        <w:t xml:space="preserve"> za to treba oko </w:t>
      </w:r>
      <w:r w:rsidR="00294CBE">
        <w:t>100</w:t>
      </w:r>
      <w:r w:rsidR="00AE16FE">
        <w:t xml:space="preserve"> dana,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94CBE">
        <w:t>10,52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C4630">
      <w:t>78</w:t>
    </w:r>
    <w:r w:rsidR="00B80BDA">
      <w:t>/</w:t>
    </w:r>
    <w:r w:rsidR="00E84861">
      <w:t>20</w:t>
    </w:r>
    <w:r w:rsidR="00E036A8">
      <w:t>20</w:t>
    </w:r>
    <w:r w:rsidR="0074759D">
      <w:t>-</w:t>
    </w:r>
    <w:r w:rsidR="003C4630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A76CD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4CBE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C4630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5189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1F26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A1F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1F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1F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1F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1F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1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10:52</izvorni_sadrzaj>
    <derivirana_varijabla naziv="DomainObject.StvarniZavrsetakVrijeme_1">10:52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St-78/2020-7</izvorni_sadrzaj>
    <derivirana_varijabla naziv="DomainObject.Zapisnik.Oznaka_1">St-78/2020-7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2020.</izvorni_sadrzaj>
    <derivirana_varijabla naziv="DomainObject.Predmet.DatumIzradeOptuznogAkta_1">25. veljače 2020.</derivirana_varijabla>
  </DomainObject.Predmet.DatumIzradeOptuznogAkta>
  <DomainObject.Predmet.DatumIzradeOptuznogAktaFormated>
    <izvorni_sadrzaj>25.2.2020.</izvorni_sadrzaj>
    <derivirana_varijabla naziv="DomainObject.Predmet.DatumIzradeOptuznogAktaFormated_1">25.2.2020.</derivirana_varijabla>
  </DomainObject.Predmet.DatumIzradeOptuznogAktaFormated>
  <DomainObject.Predmet.DatumOsnivanja>
    <izvorni_sadrzaj>26. veljače 2020.</izvorni_sadrzaj>
    <derivirana_varijabla naziv="DomainObject.Predmet.DatumOsnivanja_1">26.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2020.</izvorni_sadrzaj>
    <derivirana_varijabla naziv="DomainObject.Predmet.DatumPrimitkaOptuznogAkta_1">25.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St-78/2020</izvorni_sadrzaj>
    <derivirana_varijabla naziv="DomainObject.Predmet.OznakaBroj_1">St-78/2020</derivirana_varijabla>
  </DomainObject.Predmet.OznakaBroj>
  <DomainObject.Predmet.OznakaBrojOptuznogAkta>
    <izvorni_sadrzaj>04-06-20-1119</izvorni_sadrzaj>
    <derivirana_varijabla naziv="DomainObject.Predmet.OznakaBrojOptuznogAkta_1">04-06-20-1119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j.d.o.o. za ugostiteljstvo i turizam</izvorni_sadrzaj>
    <derivirana_varijabla naziv="DomainObject.Predmet.ProtustrankaFormated_1">  MLADI j.d.o.o. za ugostiteljstvo i turizam</derivirana_varijabla>
  </DomainObject.Predmet.ProtustrankaFormated>
  <DomainObject.Predmet.ProtustrankaFormatedOIB>
    <izvorni_sadrzaj>  MLADI j.d.o.o. za ugostiteljstvo i turizam, OIB 77437145489</izvorni_sadrzaj>
    <derivirana_varijabla naziv="DomainObject.Predmet.ProtustrankaFormatedOIB_1">  MLADI j.d.o.o. za ugostiteljstvo i turizam, OIB 77437145489</derivirana_varijabla>
  </DomainObject.Predmet.ProtustrankaFormatedOIB>
  <DomainObject.Predmet.ProtustrankaFormatedWithAdress>
    <izvorni_sadrzaj> MLADI j.d.o.o. za ugostiteljstvo i turizam, Slivnica ulica I 96, 23242 Slivnica</izvorni_sadrzaj>
    <derivirana_varijabla naziv="DomainObject.Predmet.ProtustrankaFormatedWithAdress_1"> MLADI j.d.o.o. za ugostiteljstvo i turizam, Slivnica ulica I 96, 23242 Slivnica</derivirana_varijabla>
  </DomainObject.Predmet.ProtustrankaFormatedWithAdress>
  <DomainObject.Predmet.ProtustrankaFormatedWithAdressOIB>
    <izvorni_sadrzaj> MLADI j.d.o.o. za ugostiteljstvo i turizam, OIB 77437145489, Slivnica ulica I 96, 23242 Slivnica</izvorni_sadrzaj>
    <derivirana_varijabla naziv="DomainObject.Predmet.ProtustrankaFormatedWithAdressOIB_1"> MLADI j.d.o.o. za ugostiteljstvo i turizam, OIB 77437145489, Slivnica ulica I 96, 23242 Slivnica</derivirana_varijabla>
  </DomainObject.Predmet.ProtustrankaFormatedWithAdressOIB>
  <DomainObject.Predmet.ProtustrankaWithAdress>
    <izvorni_sadrzaj>MLADI j.d.o.o. za ugostiteljstvo i turizam Slivnica ulica I 96, 23242 Slivnica</izvorni_sadrzaj>
    <derivirana_varijabla naziv="DomainObject.Predmet.ProtustrankaWithAdress_1">MLADI j.d.o.o. za ugostiteljstvo i turizam Slivnica ulica I 96, 23242 Slivnica</derivirana_varijabla>
  </DomainObject.Predmet.ProtustrankaWithAdress>
  <DomainObject.Predmet.ProtustrankaWithAdressOIB>
    <izvorni_sadrzaj>MLADI j.d.o.o. za ugostiteljstvo i turizam, OIB 77437145489, Slivnica ulica I 96, 23242 Slivnica</izvorni_sadrzaj>
    <derivirana_varijabla naziv="DomainObject.Predmet.ProtustrankaWithAdressOIB_1">MLADI j.d.o.o. za ugostiteljstvo i turizam, OIB 77437145489, Slivnica ulica I 96, 23242 Slivnica</derivirana_varijabla>
  </DomainObject.Predmet.ProtustrankaWithAdressOIB>
  <DomainObject.Predmet.ProtustrankaNazivFormated>
    <izvorni_sadrzaj>MLADI j.d.o.o. za ugostiteljstvo i turizam</izvorni_sadrzaj>
    <derivirana_varijabla naziv="DomainObject.Predmet.ProtustrankaNazivFormated_1">MLADI j.d.o.o. za ugostiteljstvo i turizam</derivirana_varijabla>
  </DomainObject.Predmet.ProtustrankaNazivFormated>
  <DomainObject.Predmet.ProtustrankaNazivFormatedOIB>
    <izvorni_sadrzaj>MLADI j.d.o.o. za ugostiteljstvo i turizam, OIB 77437145489</izvorni_sadrzaj>
    <derivirana_varijabla naziv="DomainObject.Predmet.ProtustrankaNazivFormatedOIB_1">MLADI j.d.o.o. za ugostiteljstvo i turizam, OIB 77437145489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MLADI j.d.o.o. za ugostiteljstvo i turizam</item>
    </izvorni_sadrzaj>
    <derivirana_varijabla naziv="DomainObject.Predmet.ProtuStrankaListFormated_1">
      <item>MLADI j.d.o.o. za ugostiteljstvo i turizam</item>
    </derivirana_varijabla>
  </DomainObject.Predmet.ProtuStrankaListFormated>
  <DomainObject.Predmet.ProtuStrankaListFormatedOIB>
    <izvorni_sadrzaj>
      <item>MLADI j.d.o.o. za ugostiteljstvo i turizam, OIB 77437145489</item>
    </izvorni_sadrzaj>
    <derivirana_varijabla naziv="DomainObject.Predmet.ProtuStrankaListFormatedOIB_1">
      <item>MLADI j.d.o.o. za ugostiteljstvo i turizam, OIB 77437145489</item>
    </derivirana_varijabla>
  </DomainObject.Predmet.ProtuStrankaListFormatedOIB>
  <DomainObject.Predmet.ProtuStrankaListFormatedWithAdress>
    <izvorni_sadrzaj>
      <item>MLADI j.d.o.o. za ugostiteljstvo i turizam, Slivnica ulica I 96, 23242 Slivnica</item>
    </izvorni_sadrzaj>
    <derivirana_varijabla naziv="DomainObject.Predmet.ProtuStrankaListFormatedWithAdress_1">
      <item>MLADI j.d.o.o. za ugostiteljstvo i turizam, Slivnica ulica I 96, 23242 Slivnica</item>
    </derivirana_varijabla>
  </DomainObject.Predmet.ProtuStrankaListFormatedWithAdress>
  <DomainObject.Predmet.ProtuStrankaListFormatedWithAdressOIB>
    <izvorni_sadrzaj>
      <item>MLADI j.d.o.o. za ugostiteljstvo i turizam, OIB 77437145489, Slivnica ulica I 96, 23242 Slivnica</item>
    </izvorni_sadrzaj>
    <derivirana_varijabla naziv="DomainObject.Predmet.ProtuStrankaListFormatedWithAdressOIB_1">
      <item>MLADI j.d.o.o. za ugostiteljstvo i turizam, OIB 77437145489, Slivnica ulica I 96, 23242 Slivnica</item>
    </derivirana_varijabla>
  </DomainObject.Predmet.ProtuStrankaListFormatedWithAdressOIB>
  <DomainObject.Predmet.ProtuStrankaListNazivFormated>
    <izvorni_sadrzaj>
      <item>MLADI j.d.o.o. za ugostiteljstvo i turizam</item>
    </izvorni_sadrzaj>
    <derivirana_varijabla naziv="DomainObject.Predmet.ProtuStrankaListNazivFormated_1">
      <item>MLADI j.d.o.o. za ugostiteljstvo i turizam</item>
    </derivirana_varijabla>
  </DomainObject.Predmet.ProtuStrankaListNazivFormated>
  <DomainObject.Predmet.ProtuStrankaListNazivFormatedOIB>
    <izvorni_sadrzaj>
      <item>MLADI j.d.o.o. za ugostiteljstvo i turizam, OIB 77437145489</item>
    </izvorni_sadrzaj>
    <derivirana_varijabla naziv="DomainObject.Predmet.ProtuStrankaListNazivFormatedOIB_1">
      <item>MLADI j.d.o.o. za ugostiteljstvo i turizam, OIB 77437145489</item>
    </derivirana_varijabla>
  </DomainObject.Predmet.ProtuStrankaListNazivFormatedOIB>
  <DomainObject.Predmet.OstaliListFormated>
    <izvorni_sadrzaj>
      <item>Ćiril Benić</item>
    </izvorni_sadrzaj>
    <derivirana_varijabla naziv="DomainObject.Predmet.OstaliListFormated_1">
      <item>Ćiril Benić</item>
    </derivirana_varijabla>
  </DomainObject.Predmet.OstaliListFormated>
  <DomainObject.Predmet.OstaliListFormatedOIB>
    <izvorni_sadrzaj>
      <item>Ćiril Benić, OIB 47484947503</item>
    </izvorni_sadrzaj>
    <derivirana_varijabla naziv="DomainObject.Predmet.OstaliListFormatedOIB_1">
      <item>Ćiril Benić, OIB 47484947503</item>
    </derivirana_varijabla>
  </DomainObject.Predmet.OstaliListFormatedOIB>
  <DomainObject.Predmet.OstaliListFormatedWithAdress>
    <izvorni_sadrzaj>
      <item>Ćiril Benić, Rtina I 196, 23248 Rtina</item>
    </izvorni_sadrzaj>
    <derivirana_varijabla naziv="DomainObject.Predmet.OstaliListFormatedWithAdress_1">
      <item>Ćiril Benić, Rtina I 196, 23248 Rtina</item>
    </derivirana_varijabla>
  </DomainObject.Predmet.OstaliListFormatedWithAdress>
  <DomainObject.Predmet.OstaliListFormatedWithAdressOIB>
    <izvorni_sadrzaj>
      <item>Ćiril Benić, OIB 47484947503, Rtina I 196, 23248 Rtina</item>
    </izvorni_sadrzaj>
    <derivirana_varijabla naziv="DomainObject.Predmet.OstaliListFormatedWithAdressOIB_1">
      <item>Ćiril Benić, OIB 47484947503, Rtina I 196, 23248 Rtina</item>
    </derivirana_varijabla>
  </DomainObject.Predmet.OstaliListFormatedWithAdressOIB>
  <DomainObject.Predmet.OstaliListNazivFormated>
    <izvorni_sadrzaj>
      <item>Ćiril Benić</item>
    </izvorni_sadrzaj>
    <derivirana_varijabla naziv="DomainObject.Predmet.OstaliListNazivFormated_1">
      <item>Ćiril Benić</item>
    </derivirana_varijabla>
  </DomainObject.Predmet.OstaliListNazivFormated>
  <DomainObject.Predmet.OstaliListNazivFormatedOIB>
    <izvorni_sadrzaj>
      <item>Ćiril Benić, OIB 47484947503</item>
    </izvorni_sadrzaj>
    <derivirana_varijabla naziv="DomainObject.Predmet.OstaliListNazivFormatedOIB_1">
      <item>Ćiril Benić, OIB 47484947503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St-78/2020-7</izvorni_sadrzaj>
    <derivirana_varijabla naziv="DomainObject.PoslovniBrojDokumenta_1">St-78/2020-7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MLADI j.d.o.o. za ugostiteljstvo i turizam</izvorni_sadrzaj>
    <derivirana_varijabla naziv="DomainObject.Predmet.ProtustrankaIDrugi_1">MLADI j.d.o.o.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MLADI j.d.o.o. za ugostiteljstvo i turizam, OIB 77437145489, Slivnica ulica I 96, 23242 Slivnica</izvorni_sadrzaj>
    <derivirana_varijabla naziv="DomainObject.Predmet.ProtustrankaIDrugiAdressOIB_1">MLADI j.d.o.o. za ugostiteljstvo i turizam, OIB 77437145489, Slivnica ulica I 96,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j.d.o.o. za ugostiteljstvo i turizam</item>
      <item>Financijska agencija</item>
      <item>Ćiril Benić</item>
    </izvorni_sadrzaj>
    <derivirana_varijabla naziv="DomainObject.Predmet.SudioniciListNaziv_1">
      <item>MLADI j.d.o.o. za ugostiteljstvo i turizam</item>
      <item>Financijska agencija</item>
      <item>Ćiril Benić</item>
    </derivirana_varijabla>
  </DomainObject.Predmet.SudioniciListNaziv>
  <DomainObject.Predmet.SudioniciListAdressOIB>
    <izvorni_sadrzaj>
      <item>MLADI j.d.o.o. za ugostiteljstvo i turizam, OIB 77437145489, Slivnica ulica I 96,23242 Slivnica</item>
      <item>Financijska agencija, OIB 85821130368, IVANA DANILA 4,23000 Zadar</item>
      <item>Ćiril Benić, OIB 47484947503, Rtina I 196,23248 Rtina</item>
    </izvorni_sadrzaj>
    <derivirana_varijabla naziv="DomainObject.Predmet.SudioniciListAdressOIB_1">
      <item>MLADI j.d.o.o. za ugostiteljstvo i turizam, OIB 77437145489, Slivnica ulica I 96,23242 Slivnica</item>
      <item>Financijska agencija, OIB 85821130368, IVANA DANILA 4,23000 Zadar</item>
      <item>Ćiril Benić, OIB 47484947503, Rtina I 196,23248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77437145489</item>
      <item>, OIB 85821130368</item>
      <item>, OIB 47484947503</item>
    </izvorni_sadrzaj>
    <derivirana_varijabla naziv="DomainObject.Predmet.SudioniciListNazivOIB_1">
      <item>, OIB 77437145489</item>
      <item>, OIB 85821130368</item>
      <item>, OIB 47484947503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2020.</izvorni_sadrzaj>
    <derivirana_varijabla naziv="DomainObject.Predmet.DatumPocetkaProcesa_1">26.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380</properties:Words>
  <properties:Characters>1995</properties:Characters>
  <properties:Lines>82</properties:Lines>
  <properties:Paragraphs>32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2020-05-18T12:26:00Z</dcterms:created>
  <dc:creator>Ardena Bajlo</dc:creator>
  <cp:lastModifiedBy>Ante Rubelj</cp:lastModifiedBy>
  <cp:lastPrinted>2020-05-19T08:53:00Z</cp:lastPrinted>
  <dcterms:modified xmlns:xsi="http://www.w3.org/2001/XMLSchema-instance" xsi:type="dcterms:W3CDTF">2020-05-19T09:54:00Z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St-78/2020-7 / Zapisnik - Ročište radi izjašnjenja o prijedlogu za otvaranje steč.post (1 St-78-2020-povodom prijedloga za otvaranje stečaja-19.5.20.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